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การรับแจ้งการเกิดเกินกำหนดกรณีท้องที่อื่น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BF12DA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การรับแจ้งการเกิดเกินกำหนดกรณีท้องที่อื่น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D046F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ฎกระทรวงกำหนดหลักเกณฑ์และวิธีการพิสูจน์สถานะการเกิดและสัญชาติของเด็กซึ่งถูกทอดทิ้งเด็กเร่ร่อนหรือเด็กที่ไม่ปรากฏบุพการีหรือบุพการีทอดทิ้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2551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90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การรับแจ้งการเกิดเกินกำหนดกรณีท้องที่อื่นเทศบาลตำบลทรายขาวกฤษณ์สำเนาคู่มือประชาชน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24/07/2015 20:20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ที่บิดามารดาหรือผู้ปกครองที่ชอบด้วยกฎหมายมีชื่ออยู่ในทะเบียนบ้าน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ระยะเวลาการแจ้งตั้งแต่พ้นกำหนด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วันนับแต่วันที่เด็กเกิด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>(1)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บิดามารดาหรือผู้ปกครองกรณีบุคคลที่จะแจ้งการเกิดยังไม่บรรลุนิติภาวะ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ผู้ที่ยังไม่ได้แจ้งการเกิดแจ้งการเกิดด้วยตนเอง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อบสวนพยานหลักฐานพยานบุคคลและรวบรวมหลักฐานพร้อมความเห็นให้นายอำเภอแห่งท้องที่พิจารณาอนุมัติ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ไม่อนุมัติและแจ้งผลการพิจารณาให้นายทะเบียนทราบ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89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นายทะเบียนพิจารณารับแจ้งการเกิดและแจ้งผลการพิจารณา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บัตรประจำตัวประชาชนหรือใบสำคัญประจำตัวคนต่างด้าวของบิดามารดาหรือผู้ปกครองของเด็ก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สำเนาทะเบียนบ้านฉบับเจ้าบ้าน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.14)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ที่มีชื่อบิดามารดาหรือผู้ปกครองของเด็ก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รูปถ่ายของเด็ก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นิ้วจำนวน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หนังสือรับรองการเกิดท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.1/1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กรณีเด็กเกิดในสถานพยาบาล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ผลตรวจสารพันธุกรรม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(DNA)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กรณีไม่มีหนังสือรับรองการเกิดท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.1/1 )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D046F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กรมการปกครองสำนักบริหารการทะเบียนโทร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1547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www.bora.dopa.go.th)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FED" w:rsidRDefault="00F92FED" w:rsidP="00C81DB8">
      <w:pPr>
        <w:spacing w:after="0" w:line="240" w:lineRule="auto"/>
      </w:pPr>
      <w:r>
        <w:separator/>
      </w:r>
    </w:p>
  </w:endnote>
  <w:endnote w:type="continuationSeparator" w:id="1">
    <w:p w:rsidR="00F92FED" w:rsidRDefault="00F92FE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FED" w:rsidRDefault="00F92FED" w:rsidP="00C81DB8">
      <w:pPr>
        <w:spacing w:after="0" w:line="240" w:lineRule="auto"/>
      </w:pPr>
      <w:r>
        <w:separator/>
      </w:r>
    </w:p>
  </w:footnote>
  <w:footnote w:type="continuationSeparator" w:id="1">
    <w:p w:rsidR="00F92FED" w:rsidRDefault="00F92FE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BF12D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54370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5437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12DA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046F8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370"/>
    <w:rsid w:val="00F5490C"/>
    <w:rsid w:val="00F62F55"/>
    <w:rsid w:val="00F8122B"/>
    <w:rsid w:val="00F92FED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4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2015-08-04T13:17:00Z</cp:lastPrinted>
  <dcterms:created xsi:type="dcterms:W3CDTF">2015-04-23T03:41:00Z</dcterms:created>
  <dcterms:modified xsi:type="dcterms:W3CDTF">2015-08-04T13:19:00Z</dcterms:modified>
</cp:coreProperties>
</file>